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9E59" w14:textId="7E25FD5A" w:rsidR="00452772" w:rsidRDefault="00452772" w:rsidP="0036512C">
      <w:pPr>
        <w:shd w:val="clear" w:color="auto" w:fill="DAEEF3" w:themeFill="accent5" w:themeFillTint="3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1AB1B113" w14:textId="77777777"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14:paraId="2DE2D961" w14:textId="36204544"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3D599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</w:t>
      </w:r>
      <w:r w:rsidR="00CA2C5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12</w:t>
      </w:r>
      <w:r w:rsidR="00715CA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/2025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14:paraId="72BA2FE8" w14:textId="77777777"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210254F9" w14:textId="77777777" w:rsidR="003D5992" w:rsidRDefault="003D5992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</w:p>
    <w:p w14:paraId="2C624292" w14:textId="469D70EF"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14:paraId="74EB6613" w14:textId="757738FC" w:rsidR="00715CA7" w:rsidRPr="00715CA7" w:rsidRDefault="001872D6" w:rsidP="00EB5B13">
      <w:pPr>
        <w:pStyle w:val="Aviso-ClusulaPrincipal"/>
        <w:widowControl w:val="0"/>
      </w:pPr>
      <w:r w:rsidRPr="0036512C">
        <w:rPr>
          <w:b w:val="0"/>
          <w:bCs/>
        </w:rPr>
        <w:t xml:space="preserve">Apresento a proposta de </w:t>
      </w:r>
      <w:r w:rsidR="00452772" w:rsidRPr="0036512C">
        <w:rPr>
          <w:b w:val="0"/>
          <w:bCs/>
        </w:rPr>
        <w:t>preço referente</w:t>
      </w:r>
      <w:r w:rsidR="00C2098E" w:rsidRPr="0036512C">
        <w:rPr>
          <w:b w:val="0"/>
          <w:bCs/>
        </w:rPr>
        <w:t xml:space="preserve"> </w:t>
      </w:r>
      <w:bookmarkStart w:id="0" w:name="_Hlk115963031"/>
      <w:r w:rsidR="0096115D">
        <w:rPr>
          <w:b w:val="0"/>
          <w:bCs/>
        </w:rPr>
        <w:t>a</w:t>
      </w:r>
      <w:r w:rsidR="00EB5B13">
        <w:rPr>
          <w:b w:val="0"/>
          <w:bCs/>
        </w:rPr>
        <w:t xml:space="preserve"> c</w:t>
      </w:r>
      <w:r w:rsidR="00EB5B13" w:rsidRPr="00EB5B13">
        <w:rPr>
          <w:b w:val="0"/>
          <w:bCs/>
        </w:rPr>
        <w:t>ontratação de empresa especializada para fornecimento e instalação de grades</w:t>
      </w:r>
      <w:r w:rsidR="00EB5B13">
        <w:rPr>
          <w:b w:val="0"/>
          <w:bCs/>
        </w:rPr>
        <w:t xml:space="preserve"> </w:t>
      </w:r>
      <w:r w:rsidR="00EB5B13" w:rsidRPr="00EB5B13">
        <w:rPr>
          <w:b w:val="0"/>
          <w:bCs/>
        </w:rPr>
        <w:t>de proteção para ar-condicionado, conforme condições, quantidades e exigências</w:t>
      </w:r>
      <w:r w:rsidR="00EB5B13">
        <w:rPr>
          <w:b w:val="0"/>
          <w:bCs/>
        </w:rPr>
        <w:t xml:space="preserve"> </w:t>
      </w:r>
      <w:r w:rsidR="00EB5B13" w:rsidRPr="00EB5B13">
        <w:rPr>
          <w:b w:val="0"/>
          <w:bCs/>
        </w:rPr>
        <w:t>estabelecidas n</w:t>
      </w:r>
      <w:r w:rsidR="00EB5B13">
        <w:rPr>
          <w:b w:val="0"/>
          <w:bCs/>
        </w:rPr>
        <w:t>o Aviso de Dispensa 12/2025</w:t>
      </w:r>
      <w:bookmarkEnd w:id="0"/>
      <w:r w:rsidR="007741BE">
        <w:t xml:space="preserve"> </w:t>
      </w:r>
    </w:p>
    <w:tbl>
      <w:tblPr>
        <w:tblW w:w="1049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1417"/>
        <w:gridCol w:w="851"/>
        <w:gridCol w:w="1276"/>
        <w:gridCol w:w="1135"/>
      </w:tblGrid>
      <w:tr w:rsidR="00084BCA" w:rsidRPr="00084BCA" w14:paraId="061FA9FB" w14:textId="77777777" w:rsidTr="00084BCA">
        <w:trPr>
          <w:trHeight w:val="101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331AB8BB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ITEM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232DA052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ESPECIFICAÇÃO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5C098D8E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UNIDADE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75887300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sz w:val="16"/>
                <w:szCs w:val="16"/>
              </w:rPr>
              <w:t>QUANT.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0EB0AEDB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2B30B1BF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VALOR TOTAL</w:t>
            </w:r>
          </w:p>
        </w:tc>
      </w:tr>
      <w:tr w:rsidR="00084BCA" w:rsidRPr="00084BCA" w14:paraId="54347F00" w14:textId="77777777" w:rsidTr="00084BC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C8C180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411A2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Grades de proteção em alumínio para uma</w:t>
            </w:r>
          </w:p>
          <w:p w14:paraId="06154E4B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Condensadora.</w:t>
            </w:r>
          </w:p>
          <w:p w14:paraId="05A48E07" w14:textId="0BCCF44E" w:rsidR="00084BCA" w:rsidRPr="00084BCA" w:rsidRDefault="00084BCA" w:rsidP="00084BCA">
            <w:pPr>
              <w:widowControl w:val="0"/>
              <w:suppressAutoHyphens/>
              <w:spacing w:after="0" w:line="360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Fornecimento e instalação de grades de proteção em alumínio para uma condensadora (</w:t>
            </w:r>
            <w:r w:rsidRPr="00084BCA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caixa única</w:t>
            </w: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), com, no mínimo, as seguintes características:grades de proteção com venezianas em alumínio anodizado branco, conforme demonstrado no modelo de referência e no projeto anexo.</w:t>
            </w:r>
          </w:p>
          <w:p w14:paraId="57EEBFF8" w14:textId="77777777" w:rsidR="00084BCA" w:rsidRPr="00084BCA" w:rsidRDefault="00084BCA" w:rsidP="00084BCA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dimensões de aproximadamente 1,30 m x 1,15 m x 1,15 m (largura x altura x profundidade) para as duas grades;</w:t>
            </w:r>
          </w:p>
          <w:p w14:paraId="37D46A08" w14:textId="77777777" w:rsidR="00084BCA" w:rsidRPr="00084BCA" w:rsidRDefault="00084BCA" w:rsidP="00084BCA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as grades deverão possuir uma porta com puxador em alumínio anodizado branco, para permitir o acesso para a manutenção das máquinas.</w:t>
            </w:r>
          </w:p>
          <w:p w14:paraId="40E1A068" w14:textId="77777777" w:rsidR="00084BCA" w:rsidRPr="00084BCA" w:rsidRDefault="00084BCA" w:rsidP="00084BCA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as venezianas deverão possuir espaçamento suficiente para permitir a correta ventilação do equipamento;</w:t>
            </w:r>
          </w:p>
          <w:p w14:paraId="117E9555" w14:textId="77777777" w:rsidR="00084BCA" w:rsidRPr="00084BCA" w:rsidRDefault="00084BCA" w:rsidP="00084BCA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as grades deverão ser fixadas por 16 chumbadores de </w:t>
            </w: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  <w:u w:val="single"/>
              </w:rPr>
              <w:t>inox</w:t>
            </w: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de no mínimo 8mm sendo 4 chumbadores para cada aresta da grade;</w:t>
            </w:r>
          </w:p>
          <w:p w14:paraId="17B7C693" w14:textId="77777777" w:rsidR="00084BCA" w:rsidRPr="00084BCA" w:rsidRDefault="00084BCA" w:rsidP="00084BCA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Garantia de, no mínimo, 12 meses.</w:t>
            </w:r>
          </w:p>
          <w:p w14:paraId="0049B95E" w14:textId="77777777" w:rsidR="00084BCA" w:rsidRPr="00084BCA" w:rsidRDefault="00084BCA" w:rsidP="006C12A6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A427C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54AFD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AB1BD" w14:textId="57697F9E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173CF" w14:textId="553E705D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84BCA" w:rsidRPr="00084BCA" w14:paraId="1F1F503E" w14:textId="77777777" w:rsidTr="00084BC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F902AE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8CBB0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Grades de proteção em alumínio para duas</w:t>
            </w:r>
          </w:p>
          <w:p w14:paraId="38DB1028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Condensadoras.</w:t>
            </w:r>
          </w:p>
          <w:p w14:paraId="60E4457E" w14:textId="62FDE55F" w:rsidR="00084BCA" w:rsidRPr="00084BCA" w:rsidRDefault="00084BCA" w:rsidP="00084BCA">
            <w:pPr>
              <w:widowControl w:val="0"/>
              <w:suppressAutoHyphens/>
              <w:spacing w:after="0" w:line="360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Fornecimento e instalação de grades de proteção em alumínio para duas condensadoras (</w:t>
            </w:r>
            <w:r w:rsidRPr="00084BCA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caixa dupla</w:t>
            </w: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), com, no mínimo, as seguintes características:grades de proteção com venezianas em alumínio anodizado branco, conforme demonstrado no modelo de referência e no projeto anexo;</w:t>
            </w:r>
          </w:p>
          <w:p w14:paraId="406A76C7" w14:textId="77777777" w:rsidR="00084BCA" w:rsidRPr="00084BCA" w:rsidRDefault="00084BCA" w:rsidP="00084BCA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dimensões de aproximadamente 2,30 m x 1,15 m x 1,15 m (largura x altura x profundidade) para as quatro grades;</w:t>
            </w:r>
          </w:p>
          <w:p w14:paraId="4F5B7EE4" w14:textId="77777777" w:rsidR="00084BCA" w:rsidRPr="00084BCA" w:rsidRDefault="00084BCA" w:rsidP="006C12A6">
            <w:pPr>
              <w:pStyle w:val="PargrafodaLista"/>
              <w:spacing w:after="0" w:line="360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41FDF6D" w14:textId="77777777" w:rsidR="00084BCA" w:rsidRPr="00084BCA" w:rsidRDefault="00084BCA" w:rsidP="00084BCA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as grades deverão possuir porta dupla com puxador em alumínio anodizado branco em cada porta, para permitir o acesso para a manutenção das máquinas.</w:t>
            </w:r>
          </w:p>
          <w:p w14:paraId="6A307FD9" w14:textId="77777777" w:rsidR="00084BCA" w:rsidRPr="00084BCA" w:rsidRDefault="00084BCA" w:rsidP="00084BCA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as venezianas deverão possuir espaçamento suficiente para permitir a correta ventilação do equipamento;</w:t>
            </w:r>
          </w:p>
          <w:p w14:paraId="27BC9A84" w14:textId="77777777" w:rsidR="00084BCA" w:rsidRPr="00084BCA" w:rsidRDefault="00084BCA" w:rsidP="00084BCA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as grades deverão ser fixadas por 16 chumbadores de </w:t>
            </w: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  <w:u w:val="single"/>
              </w:rPr>
              <w:t xml:space="preserve">inox </w:t>
            </w: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de no mínimo 8mm sendo 4 chumbadores para cada aresta da grade;</w:t>
            </w:r>
          </w:p>
          <w:p w14:paraId="708CAE21" w14:textId="749A261A" w:rsidR="00084BCA" w:rsidRPr="00084BCA" w:rsidRDefault="00084BCA" w:rsidP="00084BCA">
            <w:pPr>
              <w:pStyle w:val="PargrafodaLista"/>
              <w:widowControl w:val="0"/>
              <w:suppressAutoHyphens/>
              <w:spacing w:after="0" w:line="360" w:lineRule="auto"/>
              <w:ind w:left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Garantia de, no mínimo, 12 meses.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BBA1F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4DB00590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74D23808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3FBC7920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3C7FA1F5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7750BF9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30590C60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C8C33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24DB6BC0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10C17BD2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69B7DD4F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4DB21E7A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4548150C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795C4852" w14:textId="77777777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84BCA">
              <w:rPr>
                <w:rFonts w:ascii="Arial" w:eastAsia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1E616" w14:textId="69822B96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9C4C12" w14:textId="48A3A4A5" w:rsidR="00084BCA" w:rsidRPr="00084BCA" w:rsidRDefault="00084BCA" w:rsidP="006C12A6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5B7D92C" w14:textId="77777777" w:rsidR="00715CA7" w:rsidRDefault="00715CA7" w:rsidP="00715CA7">
      <w:pPr>
        <w:pStyle w:val="Aviso-ClusulaPrincipal"/>
        <w:keepNext w:val="0"/>
        <w:keepLines w:val="0"/>
        <w:widowControl w:val="0"/>
        <w:spacing w:before="0" w:after="0"/>
        <w:jc w:val="center"/>
        <w:rPr>
          <w:color w:val="auto"/>
        </w:rPr>
      </w:pPr>
    </w:p>
    <w:p w14:paraId="2BD1AAD6" w14:textId="77777777" w:rsidR="00BA0B37" w:rsidRPr="004A72AD" w:rsidRDefault="00BA0B37" w:rsidP="00715CA7">
      <w:pPr>
        <w:pStyle w:val="Aviso-ClusulaPrincipal"/>
        <w:keepNext w:val="0"/>
        <w:keepLines w:val="0"/>
        <w:widowControl w:val="0"/>
        <w:spacing w:before="0" w:after="0"/>
        <w:jc w:val="center"/>
        <w:rPr>
          <w:color w:val="auto"/>
        </w:rPr>
      </w:pPr>
    </w:p>
    <w:p w14:paraId="15873C96" w14:textId="58751536" w:rsidR="0036512C" w:rsidRPr="00153FD9" w:rsidRDefault="0036512C" w:rsidP="0036512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Valor global da proposta: _______________________(                                      ).</w:t>
      </w:r>
    </w:p>
    <w:p w14:paraId="4C6338CF" w14:textId="77777777" w:rsidR="0036512C" w:rsidRDefault="0036512C" w:rsidP="00452772">
      <w:pPr>
        <w:pStyle w:val="Textbody"/>
        <w:spacing w:after="240" w:line="360" w:lineRule="auto"/>
        <w:jc w:val="both"/>
        <w:rPr>
          <w:rFonts w:ascii="Arial" w:hAnsi="Arial"/>
        </w:rPr>
      </w:pPr>
    </w:p>
    <w:p w14:paraId="3CDF6F05" w14:textId="72CCE22A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14:paraId="62B2ED41" w14:textId="0BF038CB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  <w:color w:val="FF0000"/>
        </w:rPr>
      </w:pPr>
      <w:r w:rsidRPr="0036512C">
        <w:rPr>
          <w:rFonts w:ascii="Arial" w:hAnsi="Arial"/>
          <w:b/>
        </w:rPr>
        <w:t xml:space="preserve">O prazo de entrega e demais exigências, será de acordo com o estipulado no </w:t>
      </w:r>
      <w:r w:rsidR="00EA5CB7" w:rsidRPr="0036512C">
        <w:rPr>
          <w:rFonts w:ascii="Arial" w:hAnsi="Arial"/>
          <w:b/>
        </w:rPr>
        <w:t xml:space="preserve">Anexo II </w:t>
      </w:r>
      <w:r w:rsidR="00994C97" w:rsidRPr="0036512C">
        <w:rPr>
          <w:rFonts w:ascii="Arial" w:hAnsi="Arial"/>
          <w:b/>
        </w:rPr>
        <w:t>–</w:t>
      </w:r>
      <w:r w:rsidR="00EA5CB7" w:rsidRPr="0036512C">
        <w:rPr>
          <w:rFonts w:ascii="Arial" w:hAnsi="Arial"/>
          <w:b/>
        </w:rPr>
        <w:t xml:space="preserve"> Termo de Referência</w:t>
      </w:r>
      <w:r w:rsidR="00AD1A31" w:rsidRPr="00AD1A31">
        <w:rPr>
          <w:rFonts w:ascii="Arial" w:hAnsi="Arial"/>
        </w:rPr>
        <w:t>.</w:t>
      </w:r>
    </w:p>
    <w:p w14:paraId="0544B9AC" w14:textId="77777777" w:rsidR="0086320D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14:paraId="0FA5D6CF" w14:textId="77777777"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14:paraId="682E83C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14:paraId="5B82A5E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CNPJ/MF:</w:t>
      </w:r>
    </w:p>
    <w:p w14:paraId="3E22D69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lastRenderedPageBreak/>
        <w:t>Endereço:</w:t>
      </w:r>
    </w:p>
    <w:p w14:paraId="598E887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14:paraId="4C16068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CEP:</w:t>
      </w:r>
    </w:p>
    <w:p w14:paraId="04049BC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14:paraId="3FD98A2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14:paraId="040B75D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Agência:</w:t>
      </w:r>
    </w:p>
    <w:p w14:paraId="46B4C658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14:paraId="202A06DF" w14:textId="77777777"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t>___________, ____ de ____________ de ____.</w:t>
      </w:r>
    </w:p>
    <w:p w14:paraId="075657E1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14:paraId="1676156D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382F1D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374" w:right="1274" w:bottom="1886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01161" w14:textId="77777777" w:rsidR="00F512A9" w:rsidRDefault="00F512A9">
      <w:pPr>
        <w:spacing w:after="0" w:line="240" w:lineRule="auto"/>
      </w:pPr>
      <w:r>
        <w:separator/>
      </w:r>
    </w:p>
  </w:endnote>
  <w:endnote w:type="continuationSeparator" w:id="0">
    <w:p w14:paraId="79A58450" w14:textId="77777777" w:rsidR="00F512A9" w:rsidRDefault="00F512A9">
      <w:pPr>
        <w:spacing w:after="0" w:line="240" w:lineRule="auto"/>
      </w:pPr>
      <w:r>
        <w:continuationSeparator/>
      </w:r>
    </w:p>
  </w:endnote>
  <w:endnote w:type="continuationNotice" w:id="1">
    <w:p w14:paraId="59DF7259" w14:textId="77777777" w:rsidR="00F512A9" w:rsidRDefault="00F512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E603" w14:textId="77777777" w:rsidR="00413D2C" w:rsidRDefault="002D4A48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58245" behindDoc="1" locked="0" layoutInCell="1" allowOverlap="1" wp14:anchorId="415B1523" wp14:editId="5E46BBF3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3395F" w14:textId="77777777" w:rsidR="00F512A9" w:rsidRDefault="00F512A9">
      <w:pPr>
        <w:spacing w:after="0" w:line="240" w:lineRule="auto"/>
      </w:pPr>
      <w:r>
        <w:separator/>
      </w:r>
    </w:p>
  </w:footnote>
  <w:footnote w:type="continuationSeparator" w:id="0">
    <w:p w14:paraId="7582F151" w14:textId="77777777" w:rsidR="00F512A9" w:rsidRDefault="00F512A9">
      <w:pPr>
        <w:spacing w:after="0" w:line="240" w:lineRule="auto"/>
      </w:pPr>
      <w:r>
        <w:continuationSeparator/>
      </w:r>
    </w:p>
  </w:footnote>
  <w:footnote w:type="continuationNotice" w:id="1">
    <w:p w14:paraId="6C5A6C10" w14:textId="77777777" w:rsidR="00F512A9" w:rsidRDefault="00F512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D04AE" w14:textId="77777777" w:rsidR="00413D2C" w:rsidRDefault="00000000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3073" type="#_x0000_t75" alt="timbrado1" style="position:absolute;margin-left:0;margin-top:0;width:595.45pt;height:842.15pt;z-index:-251658239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C335" w14:textId="77777777" w:rsidR="00413D2C" w:rsidRDefault="002D4A4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58243" behindDoc="1" locked="0" layoutInCell="1" allowOverlap="1" wp14:anchorId="7E15EED3" wp14:editId="2A780C8A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A85D596" wp14:editId="5B5FB1F5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94FDF" w14:textId="77777777" w:rsidR="00413D2C" w:rsidRPr="006C47DE" w:rsidRDefault="002D4A48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5D59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53.6pt;margin-top:36.8pt;width:352.35pt;height:20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" filled="f" stroked="f" strokeweight=".5pt">
              <v:textbox>
                <w:txbxContent>
                  <w:p w14:paraId="12194FDF" w14:textId="77777777" w:rsidR="00413D2C" w:rsidRPr="006C47DE" w:rsidRDefault="002D4A48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8244" behindDoc="1" locked="0" layoutInCell="1" allowOverlap="1" wp14:anchorId="013AF560" wp14:editId="4DE41088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712B" w14:textId="77777777" w:rsidR="00413D2C" w:rsidRDefault="00000000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3075" type="#_x0000_t75" alt="timbrado1" style="position:absolute;margin-left:0;margin-top:0;width:595.45pt;height:842.15pt;z-index:-251658240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35ADD"/>
    <w:multiLevelType w:val="hybridMultilevel"/>
    <w:tmpl w:val="902C5F1A"/>
    <w:lvl w:ilvl="0" w:tplc="BE36D3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734A5"/>
    <w:multiLevelType w:val="hybridMultilevel"/>
    <w:tmpl w:val="0C94C5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6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91174418">
    <w:abstractNumId w:val="4"/>
  </w:num>
  <w:num w:numId="2" w16cid:durableId="898904967">
    <w:abstractNumId w:val="1"/>
  </w:num>
  <w:num w:numId="3" w16cid:durableId="901869881">
    <w:abstractNumId w:val="11"/>
  </w:num>
  <w:num w:numId="4" w16cid:durableId="779688495">
    <w:abstractNumId w:val="10"/>
  </w:num>
  <w:num w:numId="5" w16cid:durableId="2040467609">
    <w:abstractNumId w:val="6"/>
  </w:num>
  <w:num w:numId="6" w16cid:durableId="1483813221">
    <w:abstractNumId w:val="3"/>
  </w:num>
  <w:num w:numId="7" w16cid:durableId="643852740">
    <w:abstractNumId w:val="8"/>
  </w:num>
  <w:num w:numId="8" w16cid:durableId="1696080067">
    <w:abstractNumId w:val="5"/>
  </w:num>
  <w:num w:numId="9" w16cid:durableId="1777286045">
    <w:abstractNumId w:val="5"/>
    <w:lvlOverride w:ilvl="0">
      <w:startOverride w:val="1"/>
    </w:lvlOverride>
  </w:num>
  <w:num w:numId="10" w16cid:durableId="792867809">
    <w:abstractNumId w:val="9"/>
  </w:num>
  <w:num w:numId="11" w16cid:durableId="657149661">
    <w:abstractNumId w:val="7"/>
  </w:num>
  <w:num w:numId="12" w16cid:durableId="1894929040">
    <w:abstractNumId w:val="0"/>
  </w:num>
  <w:num w:numId="13" w16cid:durableId="19830783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00DE3"/>
    <w:rsid w:val="00042391"/>
    <w:rsid w:val="00067262"/>
    <w:rsid w:val="00080D01"/>
    <w:rsid w:val="00083417"/>
    <w:rsid w:val="00084BCA"/>
    <w:rsid w:val="00095A45"/>
    <w:rsid w:val="000C116B"/>
    <w:rsid w:val="00126241"/>
    <w:rsid w:val="001446CF"/>
    <w:rsid w:val="001519F1"/>
    <w:rsid w:val="001566BA"/>
    <w:rsid w:val="00156FF7"/>
    <w:rsid w:val="001872D6"/>
    <w:rsid w:val="001D47A5"/>
    <w:rsid w:val="002302F4"/>
    <w:rsid w:val="00233549"/>
    <w:rsid w:val="0025659A"/>
    <w:rsid w:val="00280C3B"/>
    <w:rsid w:val="00290877"/>
    <w:rsid w:val="002B2627"/>
    <w:rsid w:val="002D4A48"/>
    <w:rsid w:val="002E05A1"/>
    <w:rsid w:val="002E24AC"/>
    <w:rsid w:val="002E75BE"/>
    <w:rsid w:val="00303DF6"/>
    <w:rsid w:val="0036512C"/>
    <w:rsid w:val="00382F1D"/>
    <w:rsid w:val="003A53C8"/>
    <w:rsid w:val="003B5386"/>
    <w:rsid w:val="003B545C"/>
    <w:rsid w:val="003D1780"/>
    <w:rsid w:val="003D5992"/>
    <w:rsid w:val="003F2316"/>
    <w:rsid w:val="0040005B"/>
    <w:rsid w:val="00413D2C"/>
    <w:rsid w:val="00452772"/>
    <w:rsid w:val="0049034A"/>
    <w:rsid w:val="005B5FC0"/>
    <w:rsid w:val="005E124D"/>
    <w:rsid w:val="00656A7D"/>
    <w:rsid w:val="00656CBE"/>
    <w:rsid w:val="006607D5"/>
    <w:rsid w:val="006B16D5"/>
    <w:rsid w:val="006B7AA1"/>
    <w:rsid w:val="00705B1F"/>
    <w:rsid w:val="00715CA7"/>
    <w:rsid w:val="00723EF8"/>
    <w:rsid w:val="00763716"/>
    <w:rsid w:val="007741BE"/>
    <w:rsid w:val="007C33B3"/>
    <w:rsid w:val="00815B7C"/>
    <w:rsid w:val="008202FD"/>
    <w:rsid w:val="00821841"/>
    <w:rsid w:val="0082407C"/>
    <w:rsid w:val="00831B53"/>
    <w:rsid w:val="00833F0F"/>
    <w:rsid w:val="0086320D"/>
    <w:rsid w:val="008C678A"/>
    <w:rsid w:val="008F5EE5"/>
    <w:rsid w:val="00911025"/>
    <w:rsid w:val="00922017"/>
    <w:rsid w:val="009551A9"/>
    <w:rsid w:val="0096115D"/>
    <w:rsid w:val="00986CA7"/>
    <w:rsid w:val="00994C97"/>
    <w:rsid w:val="00995731"/>
    <w:rsid w:val="009B0AED"/>
    <w:rsid w:val="009F0761"/>
    <w:rsid w:val="00A26AF4"/>
    <w:rsid w:val="00A34BB2"/>
    <w:rsid w:val="00A50320"/>
    <w:rsid w:val="00A712E2"/>
    <w:rsid w:val="00A97474"/>
    <w:rsid w:val="00AA594A"/>
    <w:rsid w:val="00AB6A99"/>
    <w:rsid w:val="00AB6B41"/>
    <w:rsid w:val="00AD1A31"/>
    <w:rsid w:val="00B028A1"/>
    <w:rsid w:val="00B13563"/>
    <w:rsid w:val="00B5457E"/>
    <w:rsid w:val="00BA0B37"/>
    <w:rsid w:val="00BA77E8"/>
    <w:rsid w:val="00BC02F9"/>
    <w:rsid w:val="00C2098E"/>
    <w:rsid w:val="00C76D3C"/>
    <w:rsid w:val="00C83D52"/>
    <w:rsid w:val="00C90953"/>
    <w:rsid w:val="00C957D2"/>
    <w:rsid w:val="00C95C9F"/>
    <w:rsid w:val="00CA2C5F"/>
    <w:rsid w:val="00CC395A"/>
    <w:rsid w:val="00CE146A"/>
    <w:rsid w:val="00CE4888"/>
    <w:rsid w:val="00D154E5"/>
    <w:rsid w:val="00D44FA5"/>
    <w:rsid w:val="00D60FBE"/>
    <w:rsid w:val="00D651C3"/>
    <w:rsid w:val="00D738AC"/>
    <w:rsid w:val="00D828D4"/>
    <w:rsid w:val="00DC45EB"/>
    <w:rsid w:val="00DE1933"/>
    <w:rsid w:val="00E20163"/>
    <w:rsid w:val="00E32C3C"/>
    <w:rsid w:val="00E51701"/>
    <w:rsid w:val="00E63D42"/>
    <w:rsid w:val="00E84B42"/>
    <w:rsid w:val="00E8769F"/>
    <w:rsid w:val="00EA2BCA"/>
    <w:rsid w:val="00EA5CB7"/>
    <w:rsid w:val="00EA6C53"/>
    <w:rsid w:val="00EB0892"/>
    <w:rsid w:val="00EB5B13"/>
    <w:rsid w:val="00ED27AF"/>
    <w:rsid w:val="00F24A8B"/>
    <w:rsid w:val="00F512A9"/>
    <w:rsid w:val="00F57C5E"/>
    <w:rsid w:val="00F77445"/>
    <w:rsid w:val="00FA08AB"/>
    <w:rsid w:val="00FE41A8"/>
    <w:rsid w:val="00FF2557"/>
    <w:rsid w:val="00FF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,"/>
  <w:listSeparator w:val=";"/>
  <w14:docId w14:val="48DF6BED"/>
  <w15:docId w15:val="{BF808439-79B0-4A21-8DB1-9A3AF5C4C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3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3651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7741BE"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rsid w:val="0092201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22017"/>
    <w:rPr>
      <w:rFonts w:ascii="Arial MT" w:eastAsia="Arial MT" w:hAnsi="Arial MT" w:cs="Arial MT"/>
      <w:sz w:val="24"/>
      <w:szCs w:val="24"/>
      <w:lang w:val="pt-PT"/>
    </w:rPr>
  </w:style>
  <w:style w:type="table" w:customStyle="1" w:styleId="TableNormal1">
    <w:name w:val="Table Normal1"/>
    <w:uiPriority w:val="2"/>
    <w:semiHidden/>
    <w:unhideWhenUsed/>
    <w:qFormat/>
    <w:rsid w:val="00723E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Fontepargpadro"/>
    <w:rsid w:val="00715CA7"/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084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de08b4-107f-4002-a408-040950bd5c58" xsi:nil="true"/>
    <lcf76f155ced4ddcb4097134ff3c332f xmlns="982a484c-f0a4-45e4-89ad-1f0e8eafec0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977A92AAC7D84B88D2FAFC89EA6C16" ma:contentTypeVersion="13" ma:contentTypeDescription="Crie um novo documento." ma:contentTypeScope="" ma:versionID="a0d9cfd4c045ffb7f79ac850d6811651">
  <xsd:schema xmlns:xsd="http://www.w3.org/2001/XMLSchema" xmlns:xs="http://www.w3.org/2001/XMLSchema" xmlns:p="http://schemas.microsoft.com/office/2006/metadata/properties" xmlns:ns2="8ede08b4-107f-4002-a408-040950bd5c58" xmlns:ns3="982a484c-f0a4-45e4-89ad-1f0e8eafec0a" targetNamespace="http://schemas.microsoft.com/office/2006/metadata/properties" ma:root="true" ma:fieldsID="752f613d6deddd463b2ec8b30b697f00" ns2:_="" ns3:_="">
    <xsd:import namespace="8ede08b4-107f-4002-a408-040950bd5c58"/>
    <xsd:import namespace="982a484c-f0a4-45e4-89ad-1f0e8eafec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e08b4-107f-4002-a408-040950bd5c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5de694d-2b75-49d5-9b02-d21679bbb13b}" ma:internalName="TaxCatchAll" ma:showField="CatchAllData" ma:web="8ede08b4-107f-4002-a408-040950bd5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484c-f0a4-45e4-89ad-1f0e8eafe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8B3CE4-71E8-49B3-A84B-F0208C02E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E1EAD-7CE2-442A-A3C9-3E9171D04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89F84-2AB7-4052-9547-CBEE64C85B80}">
  <ds:schemaRefs>
    <ds:schemaRef ds:uri="http://schemas.microsoft.com/office/2006/metadata/properties"/>
    <ds:schemaRef ds:uri="http://schemas.microsoft.com/office/infopath/2007/PartnerControls"/>
    <ds:schemaRef ds:uri="8ede08b4-107f-4002-a408-040950bd5c58"/>
    <ds:schemaRef ds:uri="982a484c-f0a4-45e4-89ad-1f0e8eafec0a"/>
  </ds:schemaRefs>
</ds:datastoreItem>
</file>

<file path=customXml/itemProps4.xml><?xml version="1.0" encoding="utf-8"?>
<ds:datastoreItem xmlns:ds="http://schemas.openxmlformats.org/officeDocument/2006/customXml" ds:itemID="{5BB8862D-2A0C-49A3-9F6C-4EB6CA648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e08b4-107f-4002-a408-040950bd5c58"/>
    <ds:schemaRef ds:uri="982a484c-f0a4-45e4-89ad-1f0e8eafe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camara.dotx</Template>
  <TotalTime>4</TotalTime>
  <Pages>3</Pages>
  <Words>554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cp:keywords/>
  <cp:lastModifiedBy>Giuliano Medina Silva</cp:lastModifiedBy>
  <cp:revision>6</cp:revision>
  <cp:lastPrinted>2014-05-21T03:14:00Z</cp:lastPrinted>
  <dcterms:created xsi:type="dcterms:W3CDTF">2025-08-13T18:07:00Z</dcterms:created>
  <dcterms:modified xsi:type="dcterms:W3CDTF">2025-08-13T18:12:00Z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0x010100B8977A92AAC7D84B88D2FAFC89EA6C16</vt:lpwstr>
  </property>
  <property fmtid="{D5CDD505-2E9C-101B-9397-08002B2CF9AE}" pid="3" name="Order">
    <vt:r8>544200</vt:r8>
  </property>
  <property fmtid="{D5CDD505-2E9C-101B-9397-08002B2CF9AE}" pid="4" name="MediaServiceImageTags">
    <vt:lpwstr/>
  </property>
</Properties>
</file>